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Tatton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Tatton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Tatton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Tatton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Tatton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Tatton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Tatton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Tatton is estimated to be </w:t>
      </w:r>
      <w:r w:rsidRPr="00773DF7">
        <w:rPr>
          <w:rFonts w:ascii="Libre Franklin Light" w:eastAsia="Times New Roman" w:hAnsi="Libre Franklin Light" w:cs="Calibri Light"/>
          <w:b/>
          <w:bCs/>
          <w:color w:val="C45911" w:themeColor="accent2" w:themeShade="BF"/>
        </w:rPr>
        <w:t xml:space="preserve">£1,019,263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Tatton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Tatton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Tatton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Tatton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at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Tatton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at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Tatton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Tatton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at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Tatton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Tatton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Tatton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Tatton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Tatton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Tatton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£1,019,263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Tatton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£16,602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£343,341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£24,596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£12,682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£615,124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£1,019,263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Tatton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Tatton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Tatton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Tatton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Tatton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Tatton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Tatton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Tatton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Tatton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Tatton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Tatton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Tatton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BFEEB4B-E1D2-4593-8ED8-7D12DD886B3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